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SPRINGETT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Preston, Kent.</w:t>
      </w: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p.446)</w:t>
      </w: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7F4E" w:rsidRDefault="00327F4E" w:rsidP="00327F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327F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F4E" w:rsidRDefault="00327F4E" w:rsidP="00E71FC3">
      <w:pPr>
        <w:spacing w:after="0" w:line="240" w:lineRule="auto"/>
      </w:pPr>
      <w:r>
        <w:separator/>
      </w:r>
    </w:p>
  </w:endnote>
  <w:endnote w:type="continuationSeparator" w:id="0">
    <w:p w:rsidR="00327F4E" w:rsidRDefault="00327F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F4E" w:rsidRDefault="00327F4E" w:rsidP="00E71FC3">
      <w:pPr>
        <w:spacing w:after="0" w:line="240" w:lineRule="auto"/>
      </w:pPr>
      <w:r>
        <w:separator/>
      </w:r>
    </w:p>
  </w:footnote>
  <w:footnote w:type="continuationSeparator" w:id="0">
    <w:p w:rsidR="00327F4E" w:rsidRDefault="00327F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4E"/>
    <w:rsid w:val="001A7C09"/>
    <w:rsid w:val="00327F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63D56-4B1A-48B1-B16F-9505CA13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2017-02-23T20:03:00Z</dcterms:created>
  <dcterms:modified xsi:type="dcterms:W3CDTF">2017-02-23T20:04:00Z</dcterms:modified>
</cp:coreProperties>
</file>